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07B7AA" w14:textId="5D1E5F40" w:rsidR="007619A4" w:rsidRPr="00533A8B" w:rsidRDefault="007619A4" w:rsidP="007619A4">
      <w:pPr>
        <w:keepNext/>
        <w:keepLines/>
        <w:spacing w:after="0"/>
        <w:jc w:val="center"/>
        <w:outlineLvl w:val="1"/>
        <w:rPr>
          <w:rFonts w:ascii="Open Sans" w:hAnsi="Open Sans" w:cs="Open Sans"/>
          <w:b/>
          <w:bCs/>
        </w:rPr>
      </w:pPr>
      <w:bookmarkStart w:id="0" w:name="_GoBack"/>
      <w:bookmarkEnd w:id="0"/>
      <w:r w:rsidRPr="00533A8B">
        <w:rPr>
          <w:rFonts w:ascii="Open Sans" w:hAnsi="Open Sans" w:cs="Open Sans"/>
          <w:b/>
          <w:bCs/>
        </w:rPr>
        <w:t>ZAHTJEV ZA ISPLATU POTPORE ZA MJERU ŠKOLSKI MEDNI DAN</w:t>
      </w:r>
      <w:r>
        <w:rPr>
          <w:rFonts w:ascii="Open Sans" w:hAnsi="Open Sans" w:cs="Open Sans"/>
          <w:b/>
          <w:bCs/>
        </w:rPr>
        <w:t xml:space="preserve"> 20</w:t>
      </w:r>
      <w:r w:rsidR="00113B5C">
        <w:rPr>
          <w:rFonts w:ascii="Open Sans" w:hAnsi="Open Sans" w:cs="Open Sans"/>
          <w:b/>
          <w:bCs/>
        </w:rPr>
        <w:t>20</w:t>
      </w:r>
      <w:r>
        <w:rPr>
          <w:rFonts w:ascii="Open Sans" w:hAnsi="Open Sans" w:cs="Open Sans"/>
          <w:b/>
          <w:bCs/>
        </w:rPr>
        <w:t>.</w:t>
      </w:r>
    </w:p>
    <w:p w14:paraId="731DE24D" w14:textId="77777777" w:rsidR="007619A4" w:rsidRPr="00212005" w:rsidRDefault="007619A4" w:rsidP="007619A4">
      <w:pPr>
        <w:spacing w:after="0" w:line="240" w:lineRule="auto"/>
        <w:jc w:val="both"/>
        <w:outlineLvl w:val="0"/>
        <w:rPr>
          <w:rFonts w:ascii="Open Sans" w:hAnsi="Open Sans" w:cs="Open Sans"/>
          <w:b/>
          <w:bCs/>
          <w:sz w:val="24"/>
          <w:szCs w:val="24"/>
        </w:rPr>
      </w:pPr>
    </w:p>
    <w:p w14:paraId="5C7F9364" w14:textId="77777777" w:rsidR="007619A4" w:rsidRPr="00533A8B" w:rsidRDefault="007619A4" w:rsidP="007619A4">
      <w:pPr>
        <w:spacing w:after="0" w:line="240" w:lineRule="auto"/>
        <w:jc w:val="both"/>
        <w:outlineLvl w:val="0"/>
        <w:rPr>
          <w:rFonts w:ascii="Open Sans" w:hAnsi="Open Sans" w:cs="Open Sans"/>
          <w:b/>
          <w:bCs/>
          <w:sz w:val="20"/>
          <w:szCs w:val="20"/>
        </w:rPr>
      </w:pPr>
      <w:r w:rsidRPr="00533A8B">
        <w:rPr>
          <w:rFonts w:ascii="Open Sans" w:hAnsi="Open Sans" w:cs="Open Sans"/>
          <w:b/>
          <w:bCs/>
          <w:sz w:val="20"/>
          <w:szCs w:val="20"/>
        </w:rPr>
        <w:t>PODACI O PODNOSITELJU ZAHTJEVA (OSNIVAČ ŠKOLSKIH USTANOVA)</w:t>
      </w:r>
    </w:p>
    <w:tbl>
      <w:tblPr>
        <w:tblW w:w="4958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899"/>
        <w:gridCol w:w="404"/>
        <w:gridCol w:w="386"/>
        <w:gridCol w:w="386"/>
        <w:gridCol w:w="386"/>
        <w:gridCol w:w="386"/>
        <w:gridCol w:w="388"/>
        <w:gridCol w:w="388"/>
        <w:gridCol w:w="388"/>
        <w:gridCol w:w="388"/>
        <w:gridCol w:w="388"/>
        <w:gridCol w:w="403"/>
      </w:tblGrid>
      <w:tr w:rsidR="007619A4" w:rsidRPr="00212005" w14:paraId="5585D4F3" w14:textId="77777777" w:rsidTr="000844C0">
        <w:trPr>
          <w:cantSplit/>
          <w:trHeight w:val="580"/>
        </w:trPr>
        <w:tc>
          <w:tcPr>
            <w:tcW w:w="266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25464111" w14:textId="77777777" w:rsidR="007619A4" w:rsidRPr="00212005" w:rsidRDefault="007619A4" w:rsidP="000844C0">
            <w:pPr>
              <w:ind w:left="157"/>
              <w:rPr>
                <w:rFonts w:ascii="Open Sans" w:eastAsia="Arial Unicode MS" w:hAnsi="Open Sans" w:cs="Open Sans"/>
                <w:b/>
                <w:bCs/>
                <w:sz w:val="20"/>
                <w:szCs w:val="20"/>
                <w:lang w:eastAsia="sk-SK"/>
              </w:rPr>
            </w:pPr>
            <w:r w:rsidRPr="00212005">
              <w:rPr>
                <w:rFonts w:ascii="Open Sans" w:hAnsi="Open Sans" w:cs="Open Sans"/>
                <w:b/>
                <w:bCs/>
                <w:sz w:val="20"/>
                <w:szCs w:val="20"/>
              </w:rPr>
              <w:t>NAZIV</w:t>
            </w: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334" w:type="pct"/>
            <w:gridSpan w:val="11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14:paraId="133AE592" w14:textId="77777777" w:rsidR="007619A4" w:rsidRPr="00212005" w:rsidRDefault="007619A4" w:rsidP="000844C0">
            <w:pPr>
              <w:rPr>
                <w:rFonts w:ascii="Open Sans" w:eastAsia="Arial Unicode M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</w:tr>
      <w:tr w:rsidR="007619A4" w:rsidRPr="00212005" w14:paraId="274DC0F3" w14:textId="77777777" w:rsidTr="000844C0">
        <w:trPr>
          <w:trHeight w:val="460"/>
        </w:trPr>
        <w:tc>
          <w:tcPr>
            <w:tcW w:w="266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0A474FFD" w14:textId="77777777" w:rsidR="007619A4" w:rsidRPr="00212005" w:rsidRDefault="007619A4" w:rsidP="000844C0">
            <w:pPr>
              <w:ind w:left="157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212005">
              <w:rPr>
                <w:rFonts w:ascii="Open Sans" w:hAnsi="Open Sans" w:cs="Open Sans"/>
                <w:b/>
                <w:bCs/>
                <w:sz w:val="20"/>
                <w:szCs w:val="20"/>
              </w:rPr>
              <w:t>OSOBA OVLAŠTENA ZA ZASTUPANJE</w:t>
            </w:r>
          </w:p>
        </w:tc>
        <w:tc>
          <w:tcPr>
            <w:tcW w:w="2334" w:type="pct"/>
            <w:gridSpan w:val="11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14:paraId="6CD44AFD" w14:textId="77777777" w:rsidR="007619A4" w:rsidRPr="00212005" w:rsidRDefault="007619A4" w:rsidP="000844C0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  <w:tr w:rsidR="007619A4" w:rsidRPr="00212005" w14:paraId="5CBA2702" w14:textId="77777777" w:rsidTr="000844C0">
        <w:trPr>
          <w:trHeight w:val="354"/>
        </w:trPr>
        <w:tc>
          <w:tcPr>
            <w:tcW w:w="266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6CEFF9A0" w14:textId="77777777" w:rsidR="007619A4" w:rsidRPr="00212005" w:rsidRDefault="007619A4" w:rsidP="000844C0">
            <w:pPr>
              <w:ind w:left="157"/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  <w:r w:rsidRPr="00212005">
              <w:rPr>
                <w:rFonts w:ascii="Open Sans" w:hAnsi="Open Sans" w:cs="Open Sans"/>
                <w:b/>
                <w:bCs/>
                <w:sz w:val="20"/>
                <w:szCs w:val="20"/>
              </w:rPr>
              <w:t>OIB</w:t>
            </w:r>
          </w:p>
        </w:tc>
        <w:tc>
          <w:tcPr>
            <w:tcW w:w="22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14:paraId="4D4856AD" w14:textId="77777777" w:rsidR="007619A4" w:rsidRPr="00212005" w:rsidRDefault="007619A4" w:rsidP="000844C0">
            <w:pPr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1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14:paraId="6B3205E2" w14:textId="77777777" w:rsidR="007619A4" w:rsidRPr="00212005" w:rsidRDefault="007619A4" w:rsidP="000844C0">
            <w:pPr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1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14:paraId="7918A389" w14:textId="77777777" w:rsidR="007619A4" w:rsidRPr="00212005" w:rsidRDefault="007619A4" w:rsidP="000844C0">
            <w:pPr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1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14:paraId="4146C976" w14:textId="77777777" w:rsidR="007619A4" w:rsidRPr="00212005" w:rsidRDefault="007619A4" w:rsidP="000844C0">
            <w:pPr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1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14:paraId="53AB9619" w14:textId="77777777" w:rsidR="007619A4" w:rsidRPr="00212005" w:rsidRDefault="007619A4" w:rsidP="000844C0">
            <w:pPr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11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14:paraId="78AA1BF0" w14:textId="77777777" w:rsidR="007619A4" w:rsidRPr="00212005" w:rsidRDefault="007619A4" w:rsidP="000844C0">
            <w:pPr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11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14:paraId="30FEC4BE" w14:textId="77777777" w:rsidR="007619A4" w:rsidRPr="00212005" w:rsidRDefault="007619A4" w:rsidP="000844C0">
            <w:pPr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11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14:paraId="38CE7EEC" w14:textId="77777777" w:rsidR="007619A4" w:rsidRPr="00212005" w:rsidRDefault="007619A4" w:rsidP="000844C0">
            <w:pPr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11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14:paraId="64E7EBAA" w14:textId="77777777" w:rsidR="007619A4" w:rsidRPr="00212005" w:rsidRDefault="007619A4" w:rsidP="000844C0">
            <w:pPr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11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14:paraId="3048C0FC" w14:textId="77777777" w:rsidR="007619A4" w:rsidRPr="00212005" w:rsidRDefault="007619A4" w:rsidP="000844C0">
            <w:pPr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17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14:paraId="7220506C" w14:textId="77777777" w:rsidR="007619A4" w:rsidRPr="00212005" w:rsidRDefault="007619A4" w:rsidP="000844C0">
            <w:pPr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</w:tr>
      <w:tr w:rsidR="007619A4" w:rsidRPr="00212005" w14:paraId="6BC84093" w14:textId="77777777" w:rsidTr="000844C0">
        <w:trPr>
          <w:cantSplit/>
          <w:trHeight w:val="423"/>
        </w:trPr>
        <w:tc>
          <w:tcPr>
            <w:tcW w:w="266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6C776798" w14:textId="77777777" w:rsidR="007619A4" w:rsidRPr="00212005" w:rsidRDefault="007619A4" w:rsidP="000844C0">
            <w:pPr>
              <w:ind w:left="157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212005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ADRESA </w:t>
            </w:r>
          </w:p>
        </w:tc>
        <w:tc>
          <w:tcPr>
            <w:tcW w:w="2334" w:type="pct"/>
            <w:gridSpan w:val="11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14:paraId="3BCE1354" w14:textId="77777777" w:rsidR="007619A4" w:rsidRPr="00212005" w:rsidRDefault="007619A4" w:rsidP="000844C0">
            <w:pPr>
              <w:rPr>
                <w:rFonts w:ascii="Open Sans" w:eastAsia="Arial Unicode M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</w:tr>
      <w:tr w:rsidR="007619A4" w:rsidRPr="00212005" w14:paraId="4EBD8A8D" w14:textId="77777777" w:rsidTr="000844C0">
        <w:trPr>
          <w:cantSplit/>
          <w:trHeight w:val="421"/>
        </w:trPr>
        <w:tc>
          <w:tcPr>
            <w:tcW w:w="266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7C62370B" w14:textId="77777777" w:rsidR="007619A4" w:rsidRPr="00212005" w:rsidRDefault="007619A4" w:rsidP="000844C0">
            <w:pPr>
              <w:ind w:left="157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212005">
              <w:rPr>
                <w:rFonts w:ascii="Open Sans" w:hAnsi="Open Sans" w:cs="Open Sans"/>
                <w:b/>
                <w:bCs/>
                <w:sz w:val="20"/>
                <w:szCs w:val="20"/>
              </w:rPr>
              <w:t>TELEFONSKI BROJ</w:t>
            </w:r>
          </w:p>
        </w:tc>
        <w:tc>
          <w:tcPr>
            <w:tcW w:w="2334" w:type="pct"/>
            <w:gridSpan w:val="11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14:paraId="5EE693B6" w14:textId="77777777" w:rsidR="007619A4" w:rsidRPr="00212005" w:rsidRDefault="007619A4" w:rsidP="000844C0">
            <w:pPr>
              <w:rPr>
                <w:rFonts w:ascii="Open Sans" w:eastAsia="Arial Unicode M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</w:tr>
      <w:tr w:rsidR="007619A4" w:rsidRPr="00212005" w14:paraId="478E501E" w14:textId="77777777" w:rsidTr="000844C0">
        <w:trPr>
          <w:cantSplit/>
          <w:trHeight w:val="477"/>
        </w:trPr>
        <w:tc>
          <w:tcPr>
            <w:tcW w:w="266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58793078" w14:textId="65E9AB7E" w:rsidR="007619A4" w:rsidRPr="00212005" w:rsidRDefault="00374B0D" w:rsidP="000844C0">
            <w:pPr>
              <w:ind w:left="157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E–</w:t>
            </w:r>
            <w:r w:rsidR="007619A4" w:rsidRPr="00212005">
              <w:rPr>
                <w:rFonts w:ascii="Open Sans" w:hAnsi="Open Sans" w:cs="Open Sans"/>
                <w:b/>
                <w:bCs/>
                <w:sz w:val="20"/>
                <w:szCs w:val="20"/>
              </w:rPr>
              <w:t>MAIL ADRESA</w:t>
            </w:r>
          </w:p>
        </w:tc>
        <w:tc>
          <w:tcPr>
            <w:tcW w:w="2334" w:type="pct"/>
            <w:gridSpan w:val="11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14:paraId="3C453EFD" w14:textId="77777777" w:rsidR="007619A4" w:rsidRPr="00212005" w:rsidRDefault="007619A4" w:rsidP="000844C0">
            <w:pPr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</w:tr>
      <w:tr w:rsidR="007619A4" w:rsidRPr="00212005" w14:paraId="47294D96" w14:textId="77777777" w:rsidTr="000844C0">
        <w:trPr>
          <w:cantSplit/>
          <w:trHeight w:val="537"/>
        </w:trPr>
        <w:tc>
          <w:tcPr>
            <w:tcW w:w="266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39A4716E" w14:textId="2AB208FA" w:rsidR="007619A4" w:rsidRPr="00212005" w:rsidRDefault="00113B5C" w:rsidP="000844C0">
            <w:pPr>
              <w:ind w:left="157"/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KONAČNI IZNOS POTPORE BEZ PDV-a</w:t>
            </w:r>
          </w:p>
        </w:tc>
        <w:tc>
          <w:tcPr>
            <w:tcW w:w="2334" w:type="pct"/>
            <w:gridSpan w:val="11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14:paraId="74A05D54" w14:textId="77777777" w:rsidR="007619A4" w:rsidRPr="00212005" w:rsidRDefault="007619A4" w:rsidP="000844C0">
            <w:pPr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</w:tr>
      <w:tr w:rsidR="007619A4" w:rsidRPr="00212005" w14:paraId="618E7303" w14:textId="77777777" w:rsidTr="000844C0">
        <w:trPr>
          <w:cantSplit/>
          <w:trHeight w:val="365"/>
        </w:trPr>
        <w:tc>
          <w:tcPr>
            <w:tcW w:w="266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169246E4" w14:textId="0CF0ECA5" w:rsidR="007619A4" w:rsidRPr="00212005" w:rsidRDefault="007619A4" w:rsidP="000844C0">
            <w:pPr>
              <w:ind w:left="157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74C42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IZNOS </w:t>
            </w:r>
            <w:r w:rsidR="00113B5C">
              <w:rPr>
                <w:rFonts w:ascii="Open Sans" w:hAnsi="Open Sans" w:cs="Open Sans"/>
                <w:b/>
                <w:bCs/>
                <w:sz w:val="20"/>
                <w:szCs w:val="20"/>
              </w:rPr>
              <w:t>PDV-a</w:t>
            </w: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334" w:type="pct"/>
            <w:gridSpan w:val="11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14:paraId="04B652AD" w14:textId="77777777" w:rsidR="007619A4" w:rsidRPr="00212005" w:rsidRDefault="007619A4" w:rsidP="000844C0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  <w:tr w:rsidR="007619A4" w:rsidRPr="00212005" w14:paraId="06037EBF" w14:textId="77777777" w:rsidTr="000844C0">
        <w:trPr>
          <w:cantSplit/>
          <w:trHeight w:val="315"/>
        </w:trPr>
        <w:tc>
          <w:tcPr>
            <w:tcW w:w="266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30DF34D3" w14:textId="77777777" w:rsidR="007619A4" w:rsidRPr="00212005" w:rsidRDefault="007619A4" w:rsidP="000844C0">
            <w:pPr>
              <w:ind w:left="157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212005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BROJ </w:t>
            </w: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UČENIKA </w:t>
            </w:r>
          </w:p>
        </w:tc>
        <w:tc>
          <w:tcPr>
            <w:tcW w:w="2334" w:type="pct"/>
            <w:gridSpan w:val="11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14:paraId="7DFA4A5B" w14:textId="77777777" w:rsidR="007619A4" w:rsidRPr="00212005" w:rsidRDefault="007619A4" w:rsidP="000844C0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</w:tbl>
    <w:p w14:paraId="4F221843" w14:textId="77777777" w:rsidR="007619A4" w:rsidRPr="00212005" w:rsidRDefault="007619A4" w:rsidP="007619A4">
      <w:pPr>
        <w:spacing w:after="0" w:line="240" w:lineRule="auto"/>
        <w:rPr>
          <w:rFonts w:ascii="Open Sans" w:hAnsi="Open Sans" w:cs="Open Sans"/>
          <w:b/>
          <w:bCs/>
          <w:sz w:val="20"/>
          <w:szCs w:val="20"/>
        </w:rPr>
      </w:pPr>
    </w:p>
    <w:tbl>
      <w:tblPr>
        <w:tblpPr w:leftFromText="180" w:rightFromText="180" w:vertAnchor="text" w:horzAnchor="margin" w:tblpY="72"/>
        <w:tblW w:w="918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318"/>
        <w:gridCol w:w="279"/>
        <w:gridCol w:w="279"/>
        <w:gridCol w:w="279"/>
        <w:gridCol w:w="279"/>
        <w:gridCol w:w="280"/>
        <w:gridCol w:w="279"/>
        <w:gridCol w:w="279"/>
        <w:gridCol w:w="279"/>
        <w:gridCol w:w="280"/>
        <w:gridCol w:w="279"/>
        <w:gridCol w:w="279"/>
        <w:gridCol w:w="279"/>
        <w:gridCol w:w="280"/>
        <w:gridCol w:w="279"/>
        <w:gridCol w:w="279"/>
        <w:gridCol w:w="279"/>
        <w:gridCol w:w="280"/>
        <w:gridCol w:w="279"/>
        <w:gridCol w:w="279"/>
        <w:gridCol w:w="279"/>
        <w:gridCol w:w="280"/>
      </w:tblGrid>
      <w:tr w:rsidR="007619A4" w:rsidRPr="00212005" w14:paraId="74F6A6FA" w14:textId="77777777" w:rsidTr="000844C0">
        <w:trPr>
          <w:cantSplit/>
          <w:trHeight w:val="551"/>
        </w:trPr>
        <w:tc>
          <w:tcPr>
            <w:tcW w:w="3318" w:type="dxa"/>
            <w:shd w:val="clear" w:color="auto" w:fill="D0CECE" w:themeFill="background2" w:themeFillShade="E6"/>
          </w:tcPr>
          <w:p w14:paraId="6A09A8FD" w14:textId="77777777" w:rsidR="007619A4" w:rsidRPr="00212005" w:rsidRDefault="007619A4" w:rsidP="000844C0">
            <w:pPr>
              <w:spacing w:after="0"/>
              <w:ind w:left="157"/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  <w:r w:rsidRPr="00212005">
              <w:rPr>
                <w:rFonts w:ascii="Open Sans" w:hAnsi="Open Sans" w:cs="Open Sans"/>
                <w:b/>
                <w:bCs/>
                <w:sz w:val="20"/>
                <w:szCs w:val="20"/>
              </w:rPr>
              <w:t>IBAN</w:t>
            </w: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 </w:t>
            </w:r>
            <w:r w:rsidRPr="001F5712">
              <w:rPr>
                <w:rFonts w:ascii="Open Sans" w:hAnsi="Open Sans" w:cs="Open Sans"/>
                <w:b/>
                <w:bCs/>
                <w:sz w:val="20"/>
                <w:szCs w:val="20"/>
              </w:rPr>
              <w:t>PODNOSITELJA ZAHTJEVA</w:t>
            </w:r>
          </w:p>
        </w:tc>
        <w:tc>
          <w:tcPr>
            <w:tcW w:w="279" w:type="dxa"/>
            <w:shd w:val="clear" w:color="auto" w:fill="FFFFFF"/>
          </w:tcPr>
          <w:p w14:paraId="0FA4EC45" w14:textId="77777777" w:rsidR="007619A4" w:rsidRPr="00212005" w:rsidRDefault="007619A4" w:rsidP="000844C0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79" w:type="dxa"/>
            <w:shd w:val="clear" w:color="auto" w:fill="FFFFFF"/>
          </w:tcPr>
          <w:p w14:paraId="4508DE4B" w14:textId="77777777" w:rsidR="007619A4" w:rsidRPr="00212005" w:rsidRDefault="007619A4" w:rsidP="000844C0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79" w:type="dxa"/>
            <w:shd w:val="clear" w:color="auto" w:fill="FFFFFF"/>
          </w:tcPr>
          <w:p w14:paraId="0044CB2D" w14:textId="77777777" w:rsidR="007619A4" w:rsidRPr="00212005" w:rsidRDefault="007619A4" w:rsidP="000844C0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79" w:type="dxa"/>
            <w:shd w:val="clear" w:color="auto" w:fill="FFFFFF"/>
          </w:tcPr>
          <w:p w14:paraId="6A332E59" w14:textId="77777777" w:rsidR="007619A4" w:rsidRPr="00212005" w:rsidRDefault="007619A4" w:rsidP="000844C0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80" w:type="dxa"/>
            <w:shd w:val="clear" w:color="auto" w:fill="FFFFFF"/>
          </w:tcPr>
          <w:p w14:paraId="48860498" w14:textId="77777777" w:rsidR="007619A4" w:rsidRPr="00212005" w:rsidRDefault="007619A4" w:rsidP="000844C0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79" w:type="dxa"/>
            <w:shd w:val="clear" w:color="auto" w:fill="FFFFFF"/>
          </w:tcPr>
          <w:p w14:paraId="586B1189" w14:textId="77777777" w:rsidR="007619A4" w:rsidRPr="00212005" w:rsidRDefault="007619A4" w:rsidP="000844C0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79" w:type="dxa"/>
            <w:shd w:val="clear" w:color="auto" w:fill="FFFFFF"/>
          </w:tcPr>
          <w:p w14:paraId="1E8C9834" w14:textId="77777777" w:rsidR="007619A4" w:rsidRPr="00212005" w:rsidRDefault="007619A4" w:rsidP="000844C0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79" w:type="dxa"/>
            <w:shd w:val="clear" w:color="auto" w:fill="FFFFFF"/>
          </w:tcPr>
          <w:p w14:paraId="12B7B7CB" w14:textId="77777777" w:rsidR="007619A4" w:rsidRPr="00212005" w:rsidRDefault="007619A4" w:rsidP="000844C0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80" w:type="dxa"/>
            <w:shd w:val="clear" w:color="auto" w:fill="FFFFFF"/>
          </w:tcPr>
          <w:p w14:paraId="2D12A35D" w14:textId="77777777" w:rsidR="007619A4" w:rsidRPr="00212005" w:rsidRDefault="007619A4" w:rsidP="000844C0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79" w:type="dxa"/>
            <w:shd w:val="clear" w:color="auto" w:fill="FFFFFF"/>
          </w:tcPr>
          <w:p w14:paraId="3F11FE9A" w14:textId="77777777" w:rsidR="007619A4" w:rsidRPr="00212005" w:rsidRDefault="007619A4" w:rsidP="000844C0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79" w:type="dxa"/>
            <w:shd w:val="clear" w:color="auto" w:fill="FFFFFF"/>
          </w:tcPr>
          <w:p w14:paraId="30612F4A" w14:textId="77777777" w:rsidR="007619A4" w:rsidRPr="00212005" w:rsidRDefault="007619A4" w:rsidP="000844C0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79" w:type="dxa"/>
            <w:shd w:val="clear" w:color="auto" w:fill="FFFFFF"/>
          </w:tcPr>
          <w:p w14:paraId="1B5FFF74" w14:textId="77777777" w:rsidR="007619A4" w:rsidRPr="00212005" w:rsidRDefault="007619A4" w:rsidP="000844C0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80" w:type="dxa"/>
            <w:shd w:val="clear" w:color="auto" w:fill="FFFFFF"/>
          </w:tcPr>
          <w:p w14:paraId="4CD7C940" w14:textId="77777777" w:rsidR="007619A4" w:rsidRPr="00212005" w:rsidRDefault="007619A4" w:rsidP="000844C0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79" w:type="dxa"/>
            <w:shd w:val="clear" w:color="auto" w:fill="FFFFFF"/>
          </w:tcPr>
          <w:p w14:paraId="0D507A5D" w14:textId="77777777" w:rsidR="007619A4" w:rsidRPr="00212005" w:rsidRDefault="007619A4" w:rsidP="000844C0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79" w:type="dxa"/>
            <w:shd w:val="clear" w:color="auto" w:fill="FFFFFF"/>
          </w:tcPr>
          <w:p w14:paraId="6372FAA7" w14:textId="77777777" w:rsidR="007619A4" w:rsidRPr="00212005" w:rsidRDefault="007619A4" w:rsidP="000844C0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79" w:type="dxa"/>
            <w:shd w:val="clear" w:color="auto" w:fill="FFFFFF"/>
          </w:tcPr>
          <w:p w14:paraId="4D06D3B3" w14:textId="77777777" w:rsidR="007619A4" w:rsidRPr="00212005" w:rsidRDefault="007619A4" w:rsidP="000844C0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80" w:type="dxa"/>
            <w:shd w:val="clear" w:color="auto" w:fill="FFFFFF"/>
          </w:tcPr>
          <w:p w14:paraId="19F45D9C" w14:textId="77777777" w:rsidR="007619A4" w:rsidRPr="00212005" w:rsidRDefault="007619A4" w:rsidP="000844C0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79" w:type="dxa"/>
            <w:shd w:val="clear" w:color="auto" w:fill="FFFFFF"/>
          </w:tcPr>
          <w:p w14:paraId="4EB7EC82" w14:textId="77777777" w:rsidR="007619A4" w:rsidRPr="00212005" w:rsidRDefault="007619A4" w:rsidP="000844C0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79" w:type="dxa"/>
            <w:shd w:val="clear" w:color="auto" w:fill="FFFFFF"/>
          </w:tcPr>
          <w:p w14:paraId="00F911F8" w14:textId="77777777" w:rsidR="007619A4" w:rsidRPr="00212005" w:rsidRDefault="007619A4" w:rsidP="000844C0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79" w:type="dxa"/>
            <w:shd w:val="clear" w:color="auto" w:fill="FFFFFF"/>
          </w:tcPr>
          <w:p w14:paraId="6E33094B" w14:textId="77777777" w:rsidR="007619A4" w:rsidRPr="00212005" w:rsidRDefault="007619A4" w:rsidP="000844C0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80" w:type="dxa"/>
            <w:shd w:val="clear" w:color="auto" w:fill="FFFFFF"/>
          </w:tcPr>
          <w:p w14:paraId="36F876E9" w14:textId="77777777" w:rsidR="007619A4" w:rsidRPr="00212005" w:rsidRDefault="007619A4" w:rsidP="000844C0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  <w:lang w:eastAsia="sk-SK"/>
              </w:rPr>
            </w:pPr>
          </w:p>
        </w:tc>
      </w:tr>
    </w:tbl>
    <w:p w14:paraId="3570B8F6" w14:textId="77777777" w:rsidR="007619A4" w:rsidRPr="001D3360" w:rsidRDefault="007619A4" w:rsidP="007619A4">
      <w:pPr>
        <w:pStyle w:val="box454534"/>
        <w:spacing w:before="0" w:beforeAutospacing="0" w:after="0" w:afterAutospacing="0"/>
        <w:rPr>
          <w:rFonts w:ascii="Open Sans" w:eastAsia="Calibri" w:hAnsi="Open Sans" w:cs="Open Sans"/>
          <w:sz w:val="20"/>
          <w:szCs w:val="20"/>
          <w:lang w:eastAsia="en-US"/>
        </w:rPr>
      </w:pPr>
      <w:r w:rsidRPr="001D3360">
        <w:rPr>
          <w:rFonts w:ascii="Open Sans" w:eastAsia="Calibri" w:hAnsi="Open Sans" w:cs="Open Sans"/>
          <w:sz w:val="20"/>
          <w:szCs w:val="20"/>
          <w:lang w:eastAsia="en-US"/>
        </w:rPr>
        <w:t xml:space="preserve">IZJAVA: </w:t>
      </w:r>
    </w:p>
    <w:p w14:paraId="40747DD3" w14:textId="77777777" w:rsidR="007619A4" w:rsidRPr="001D3360" w:rsidRDefault="007619A4" w:rsidP="007619A4">
      <w:pPr>
        <w:pStyle w:val="box454534"/>
        <w:spacing w:before="0" w:beforeAutospacing="0" w:after="0" w:afterAutospacing="0"/>
        <w:rPr>
          <w:rFonts w:ascii="Open Sans" w:eastAsia="Calibri" w:hAnsi="Open Sans" w:cs="Open Sans"/>
          <w:sz w:val="20"/>
          <w:szCs w:val="20"/>
          <w:lang w:eastAsia="en-US"/>
        </w:rPr>
      </w:pPr>
      <w:r w:rsidRPr="001D3360">
        <w:rPr>
          <w:rFonts w:ascii="Open Sans" w:eastAsia="Calibri" w:hAnsi="Open Sans" w:cs="Open Sans"/>
          <w:sz w:val="20"/>
          <w:szCs w:val="20"/>
          <w:lang w:eastAsia="en-US"/>
        </w:rPr>
        <w:t>Svojim potpisom potvrđujem da:</w:t>
      </w:r>
    </w:p>
    <w:p w14:paraId="500BD3EE" w14:textId="77777777" w:rsidR="007619A4" w:rsidRPr="001D3360" w:rsidRDefault="007619A4" w:rsidP="007619A4">
      <w:pPr>
        <w:pStyle w:val="box454534"/>
        <w:spacing w:before="0" w:beforeAutospacing="0" w:after="0" w:afterAutospacing="0"/>
        <w:rPr>
          <w:rFonts w:ascii="Open Sans" w:eastAsia="Calibri" w:hAnsi="Open Sans" w:cs="Open Sans"/>
          <w:sz w:val="20"/>
          <w:szCs w:val="20"/>
          <w:lang w:eastAsia="en-US"/>
        </w:rPr>
      </w:pPr>
      <w:r w:rsidRPr="001D3360">
        <w:rPr>
          <w:rFonts w:ascii="Open Sans" w:eastAsia="Calibri" w:hAnsi="Open Sans" w:cs="Open Sans"/>
          <w:sz w:val="20"/>
          <w:szCs w:val="20"/>
          <w:lang w:eastAsia="en-US"/>
        </w:rPr>
        <w:t>- su podaci na zahtjevu istiniti</w:t>
      </w:r>
    </w:p>
    <w:p w14:paraId="70CE27DA" w14:textId="14082516" w:rsidR="007619A4" w:rsidRPr="001D3360" w:rsidRDefault="007619A4" w:rsidP="007619A4">
      <w:pPr>
        <w:pStyle w:val="box454534"/>
        <w:spacing w:before="0" w:beforeAutospacing="0" w:after="0" w:afterAutospacing="0"/>
        <w:rPr>
          <w:rFonts w:ascii="Open Sans" w:eastAsia="Calibri" w:hAnsi="Open Sans" w:cs="Open Sans"/>
          <w:sz w:val="20"/>
          <w:szCs w:val="20"/>
          <w:lang w:eastAsia="en-US"/>
        </w:rPr>
      </w:pPr>
      <w:r w:rsidRPr="001D3360">
        <w:rPr>
          <w:rFonts w:ascii="Open Sans" w:eastAsia="Calibri" w:hAnsi="Open Sans" w:cs="Open Sans"/>
          <w:sz w:val="20"/>
          <w:szCs w:val="20"/>
          <w:lang w:eastAsia="en-US"/>
        </w:rPr>
        <w:t>- sam upoznat s Programom školski medni da</w:t>
      </w:r>
      <w:r w:rsidR="00113B5C">
        <w:rPr>
          <w:rFonts w:ascii="Open Sans" w:eastAsia="Calibri" w:hAnsi="Open Sans" w:cs="Open Sans"/>
          <w:sz w:val="20"/>
          <w:szCs w:val="20"/>
          <w:lang w:eastAsia="en-US"/>
        </w:rPr>
        <w:t>n s hrvatskih pčelinjaka za 2020</w:t>
      </w:r>
      <w:r w:rsidRPr="001D3360">
        <w:rPr>
          <w:rFonts w:ascii="Open Sans" w:eastAsia="Calibri" w:hAnsi="Open Sans" w:cs="Open Sans"/>
          <w:sz w:val="20"/>
          <w:szCs w:val="20"/>
          <w:lang w:eastAsia="en-US"/>
        </w:rPr>
        <w:t>. godinu</w:t>
      </w:r>
    </w:p>
    <w:p w14:paraId="2FDBC098" w14:textId="77777777" w:rsidR="007619A4" w:rsidRPr="009F16AC" w:rsidRDefault="007619A4" w:rsidP="007619A4">
      <w:pPr>
        <w:pStyle w:val="box454534"/>
        <w:spacing w:before="0" w:beforeAutospacing="0" w:after="0" w:afterAutospacing="0"/>
        <w:rPr>
          <w:rFonts w:ascii="Open Sans" w:eastAsia="Calibri" w:hAnsi="Open Sans" w:cs="Open Sans"/>
          <w:i/>
          <w:sz w:val="20"/>
          <w:szCs w:val="20"/>
          <w:lang w:eastAsia="en-US"/>
        </w:rPr>
      </w:pPr>
    </w:p>
    <w:p w14:paraId="1C785E5D" w14:textId="77777777" w:rsidR="007619A4" w:rsidRPr="009F16AC" w:rsidRDefault="007619A4" w:rsidP="007619A4">
      <w:pPr>
        <w:pStyle w:val="box454534"/>
        <w:spacing w:before="0" w:beforeAutospacing="0" w:after="0" w:afterAutospacing="0"/>
        <w:jc w:val="both"/>
        <w:rPr>
          <w:rFonts w:ascii="Open Sans" w:eastAsia="Calibri" w:hAnsi="Open Sans" w:cs="Open Sans"/>
          <w:i/>
          <w:sz w:val="20"/>
          <w:szCs w:val="20"/>
          <w:lang w:eastAsia="en-US"/>
        </w:rPr>
      </w:pPr>
      <w:r w:rsidRPr="009F16AC">
        <w:rPr>
          <w:rFonts w:ascii="Open Sans" w:eastAsia="Calibri" w:hAnsi="Open Sans" w:cs="Open Sans"/>
          <w:i/>
          <w:sz w:val="20"/>
          <w:szCs w:val="20"/>
          <w:lang w:eastAsia="en-US"/>
        </w:rPr>
        <w:t>Svi osobni podaci prikupljeni temeljem Javnog natječaja i zahtjeva prikupljaju se i obrađuju u svrhu provedbe Javnog natječaja, obrade zahtjeva korisnika i informiranja javnosti, u skladu s propisima koji uređuju zaštitu osobnih i drugih podataka, posebno Uredbom (EU) 2016/679 Europskog parlamenta i Vijeća od 27. travnja 2016. o zaštiti pojedinaca u vezi s obradom osobnih podataka i o slobodnom kretanju takvih podataka te o stavljanju izvan snage Direktive 95/46/EZ (Opća uredba o zaštiti podataka) (SL L 119, 4.5.2016.)</w:t>
      </w:r>
    </w:p>
    <w:p w14:paraId="50C8D2C7" w14:textId="77777777" w:rsidR="007619A4" w:rsidRDefault="007619A4" w:rsidP="007619A4">
      <w:pPr>
        <w:pStyle w:val="box454534"/>
        <w:spacing w:before="0" w:beforeAutospacing="0" w:after="0" w:afterAutospacing="0"/>
        <w:jc w:val="both"/>
        <w:rPr>
          <w:rFonts w:ascii="Open Sans" w:eastAsia="Calibri" w:hAnsi="Open Sans" w:cs="Open Sans"/>
          <w:sz w:val="18"/>
          <w:szCs w:val="18"/>
          <w:lang w:eastAsia="en-US"/>
        </w:rPr>
      </w:pPr>
    </w:p>
    <w:p w14:paraId="434AF096" w14:textId="77777777" w:rsidR="007619A4" w:rsidRPr="00C25CBD" w:rsidRDefault="007619A4" w:rsidP="007619A4">
      <w:pPr>
        <w:pStyle w:val="box454534"/>
        <w:spacing w:before="0" w:beforeAutospacing="0" w:after="0" w:afterAutospacing="0"/>
        <w:jc w:val="both"/>
        <w:rPr>
          <w:rFonts w:ascii="Open Sans" w:eastAsia="Calibri" w:hAnsi="Open Sans" w:cs="Open Sans"/>
          <w:sz w:val="18"/>
          <w:szCs w:val="18"/>
          <w:lang w:eastAsia="en-US"/>
        </w:rPr>
      </w:pPr>
    </w:p>
    <w:p w14:paraId="2CFC9198" w14:textId="77777777" w:rsidR="007619A4" w:rsidRDefault="007619A4" w:rsidP="007619A4">
      <w:pPr>
        <w:rPr>
          <w:rFonts w:ascii="Open Sans" w:hAnsi="Open Sans" w:cs="Open Sans"/>
          <w:b/>
          <w:bCs/>
          <w:sz w:val="20"/>
          <w:szCs w:val="20"/>
        </w:rPr>
      </w:pPr>
      <w:r>
        <w:rPr>
          <w:rFonts w:ascii="Open Sans" w:hAnsi="Open Sans" w:cs="Open Sans"/>
          <w:b/>
          <w:bCs/>
          <w:sz w:val="20"/>
          <w:szCs w:val="20"/>
        </w:rPr>
        <w:t>Datum</w:t>
      </w:r>
      <w:r w:rsidRPr="00533A8B">
        <w:rPr>
          <w:rFonts w:ascii="Open Sans" w:hAnsi="Open Sans" w:cs="Open Sans"/>
          <w:b/>
          <w:bCs/>
          <w:sz w:val="20"/>
          <w:szCs w:val="20"/>
        </w:rPr>
        <w:t>: ______________</w:t>
      </w:r>
      <w:r>
        <w:rPr>
          <w:rFonts w:ascii="Open Sans" w:hAnsi="Open Sans" w:cs="Open Sans"/>
          <w:b/>
          <w:bCs/>
          <w:sz w:val="20"/>
          <w:szCs w:val="20"/>
        </w:rPr>
        <w:t>__</w:t>
      </w:r>
      <w:r w:rsidRPr="00533A8B">
        <w:rPr>
          <w:rFonts w:ascii="Open Sans" w:hAnsi="Open Sans" w:cs="Open Sans"/>
          <w:b/>
          <w:bCs/>
          <w:sz w:val="20"/>
          <w:szCs w:val="20"/>
        </w:rPr>
        <w:t>_____</w:t>
      </w:r>
      <w:r>
        <w:rPr>
          <w:rFonts w:ascii="Open Sans" w:hAnsi="Open Sans" w:cs="Open Sans"/>
          <w:b/>
          <w:bCs/>
          <w:sz w:val="20"/>
          <w:szCs w:val="20"/>
        </w:rPr>
        <w:tab/>
      </w:r>
      <w:r>
        <w:rPr>
          <w:rFonts w:ascii="Open Sans" w:hAnsi="Open Sans" w:cs="Open Sans"/>
          <w:b/>
          <w:bCs/>
          <w:sz w:val="20"/>
          <w:szCs w:val="20"/>
        </w:rPr>
        <w:tab/>
      </w:r>
      <w:r>
        <w:rPr>
          <w:rFonts w:ascii="Open Sans" w:hAnsi="Open Sans" w:cs="Open Sans"/>
          <w:b/>
          <w:bCs/>
          <w:sz w:val="20"/>
          <w:szCs w:val="20"/>
        </w:rPr>
        <w:tab/>
      </w:r>
      <w:r>
        <w:rPr>
          <w:rFonts w:ascii="Open Sans" w:hAnsi="Open Sans" w:cs="Open Sans"/>
          <w:b/>
          <w:bCs/>
          <w:sz w:val="20"/>
          <w:szCs w:val="20"/>
        </w:rPr>
        <w:tab/>
      </w:r>
      <w:r>
        <w:rPr>
          <w:rFonts w:ascii="Open Sans" w:hAnsi="Open Sans" w:cs="Open Sans"/>
          <w:b/>
          <w:bCs/>
          <w:sz w:val="20"/>
          <w:szCs w:val="20"/>
        </w:rPr>
        <w:tab/>
        <w:t>Potpis/pečat: ___________________________</w:t>
      </w:r>
    </w:p>
    <w:p w14:paraId="706A4BA8" w14:textId="0CCB834B" w:rsidR="007619A4" w:rsidRPr="009F16AC" w:rsidRDefault="007619A4" w:rsidP="007619A4">
      <w:pPr>
        <w:jc w:val="both"/>
        <w:rPr>
          <w:rFonts w:ascii="Open Sans" w:hAnsi="Open Sans" w:cs="Open Sans"/>
          <w:bCs/>
          <w:i/>
          <w:sz w:val="20"/>
          <w:szCs w:val="20"/>
        </w:rPr>
      </w:pPr>
      <w:r w:rsidRPr="009F16AC">
        <w:rPr>
          <w:rFonts w:ascii="Open Sans" w:hAnsi="Open Sans" w:cs="Open Sans"/>
          <w:bCs/>
          <w:i/>
          <w:sz w:val="20"/>
          <w:szCs w:val="20"/>
        </w:rPr>
        <w:t xml:space="preserve">Zahtjev u tiskanom obliku zajedno s dokaznom dokumentacijom o provedenoj mjeri poslati do </w:t>
      </w:r>
      <w:r w:rsidRPr="009F16AC">
        <w:rPr>
          <w:rFonts w:ascii="Open Sans" w:hAnsi="Open Sans" w:cs="Open Sans"/>
          <w:bCs/>
          <w:i/>
          <w:sz w:val="20"/>
          <w:szCs w:val="20"/>
        </w:rPr>
        <w:br/>
        <w:t>1</w:t>
      </w:r>
      <w:r w:rsidR="00113B5C">
        <w:rPr>
          <w:rFonts w:ascii="Open Sans" w:hAnsi="Open Sans" w:cs="Open Sans"/>
          <w:bCs/>
          <w:i/>
          <w:sz w:val="20"/>
          <w:szCs w:val="20"/>
        </w:rPr>
        <w:t>4. prosinca 2020</w:t>
      </w:r>
      <w:r w:rsidRPr="009F16AC">
        <w:rPr>
          <w:rFonts w:ascii="Open Sans" w:hAnsi="Open Sans" w:cs="Open Sans"/>
          <w:bCs/>
          <w:i/>
          <w:sz w:val="20"/>
          <w:szCs w:val="20"/>
        </w:rPr>
        <w:t>. godine na adresu: Agencija za plaćanja u poljoprivredi, ribarstvu i ruralnom razvoju, Ulica grada Vukovara 269d, 10000 Zagreb</w:t>
      </w:r>
      <w:r w:rsidR="00ED37BF">
        <w:rPr>
          <w:rFonts w:ascii="Open Sans" w:hAnsi="Open Sans" w:cs="Open Sans"/>
          <w:bCs/>
          <w:i/>
          <w:sz w:val="20"/>
          <w:szCs w:val="20"/>
        </w:rPr>
        <w:t>, s naznakom: Školski medni dan</w:t>
      </w:r>
      <w:r w:rsidRPr="009F16AC">
        <w:rPr>
          <w:rFonts w:ascii="Open Sans" w:hAnsi="Open Sans" w:cs="Open Sans"/>
          <w:bCs/>
          <w:i/>
          <w:sz w:val="20"/>
          <w:szCs w:val="20"/>
        </w:rPr>
        <w:t xml:space="preserve"> </w:t>
      </w:r>
    </w:p>
    <w:p w14:paraId="38E56B43" w14:textId="77777777" w:rsidR="007619A4" w:rsidRPr="00346800" w:rsidRDefault="007619A4" w:rsidP="007619A4">
      <w:pPr>
        <w:pStyle w:val="box454534"/>
      </w:pPr>
    </w:p>
    <w:p w14:paraId="5450AD4D" w14:textId="77777777" w:rsidR="007619A4" w:rsidRDefault="007619A4" w:rsidP="007619A4">
      <w:pPr>
        <w:spacing w:before="1000"/>
        <w:sectPr w:rsidR="007619A4" w:rsidSect="002C70C1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304" w:right="1304" w:bottom="1304" w:left="1304" w:header="1134" w:footer="1055" w:gutter="0"/>
          <w:pgNumType w:start="1"/>
          <w:cols w:space="708"/>
          <w:docGrid w:linePitch="360"/>
        </w:sectPr>
      </w:pPr>
    </w:p>
    <w:tbl>
      <w:tblPr>
        <w:tblW w:w="13755" w:type="dxa"/>
        <w:tblInd w:w="483" w:type="dxa"/>
        <w:tblLook w:val="04A0" w:firstRow="1" w:lastRow="0" w:firstColumn="1" w:lastColumn="0" w:noHBand="0" w:noVBand="1"/>
      </w:tblPr>
      <w:tblGrid>
        <w:gridCol w:w="680"/>
        <w:gridCol w:w="2154"/>
        <w:gridCol w:w="2154"/>
        <w:gridCol w:w="1324"/>
        <w:gridCol w:w="1324"/>
        <w:gridCol w:w="1324"/>
        <w:gridCol w:w="1324"/>
        <w:gridCol w:w="1324"/>
        <w:gridCol w:w="2154"/>
      </w:tblGrid>
      <w:tr w:rsidR="007619A4" w:rsidRPr="003C5A03" w14:paraId="6657F9EA" w14:textId="77777777" w:rsidTr="00E84425">
        <w:trPr>
          <w:trHeight w:val="327"/>
        </w:trPr>
        <w:tc>
          <w:tcPr>
            <w:tcW w:w="137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53326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b/>
                <w:bCs/>
                <w:color w:val="000000"/>
                <w:lang w:eastAsia="hr-HR"/>
              </w:rPr>
              <w:lastRenderedPageBreak/>
              <w:t>Evidencija preuzetih količina</w:t>
            </w:r>
          </w:p>
        </w:tc>
      </w:tr>
      <w:tr w:rsidR="007619A4" w:rsidRPr="003C5A03" w14:paraId="35A31665" w14:textId="77777777" w:rsidTr="00E84425">
        <w:trPr>
          <w:trHeight w:val="312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B804A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lang w:eastAsia="hr-HR"/>
              </w:rPr>
            </w:pP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58182" w14:textId="77777777" w:rsidR="007619A4" w:rsidRPr="003C5A03" w:rsidRDefault="007619A4" w:rsidP="000844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61DE8" w14:textId="77777777" w:rsidR="007619A4" w:rsidRPr="003C5A03" w:rsidRDefault="007619A4" w:rsidP="000844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64AA3" w14:textId="77777777" w:rsidR="007619A4" w:rsidRPr="003C5A03" w:rsidRDefault="007619A4" w:rsidP="000844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A24B6" w14:textId="77777777" w:rsidR="007619A4" w:rsidRPr="003C5A03" w:rsidRDefault="007619A4" w:rsidP="000844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F1742" w14:textId="77777777" w:rsidR="007619A4" w:rsidRPr="003C5A03" w:rsidRDefault="007619A4" w:rsidP="000844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C2135" w14:textId="77777777" w:rsidR="007619A4" w:rsidRPr="003C5A03" w:rsidRDefault="007619A4" w:rsidP="000844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2CD1D" w14:textId="77777777" w:rsidR="007619A4" w:rsidRPr="003C5A03" w:rsidRDefault="007619A4" w:rsidP="000844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3A9BA" w14:textId="77777777" w:rsidR="007619A4" w:rsidRPr="003C5A03" w:rsidRDefault="007619A4" w:rsidP="000844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7619A4" w:rsidRPr="003C5A03" w14:paraId="65F6702A" w14:textId="77777777" w:rsidTr="00E84425">
        <w:trPr>
          <w:trHeight w:val="312"/>
        </w:trPr>
        <w:tc>
          <w:tcPr>
            <w:tcW w:w="49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EE1A7" w14:textId="77777777" w:rsidR="007619A4" w:rsidRPr="003C5A03" w:rsidRDefault="007619A4" w:rsidP="000844C0">
            <w:pPr>
              <w:spacing w:after="0" w:line="240" w:lineRule="auto"/>
              <w:ind w:firstLineChars="100" w:firstLine="200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hr-HR"/>
              </w:rPr>
              <w:t xml:space="preserve">NAZIV </w:t>
            </w:r>
            <w:r w:rsidRPr="00113B5C">
              <w:rPr>
                <w:rFonts w:ascii="Open Sans" w:eastAsia="Times New Roman" w:hAnsi="Open Sans" w:cs="Open Sans"/>
                <w:b/>
                <w:color w:val="000000"/>
                <w:sz w:val="20"/>
                <w:szCs w:val="20"/>
                <w:lang w:eastAsia="hr-HR"/>
              </w:rPr>
              <w:t>OSNIVAČA ŠKOLSKIH USTANOVA: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43B005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C455F4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225CF1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544139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56FFF8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6CC3F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</w:p>
        </w:tc>
      </w:tr>
      <w:tr w:rsidR="007619A4" w:rsidRPr="003C5A03" w14:paraId="2F116A14" w14:textId="77777777" w:rsidTr="00E84425">
        <w:trPr>
          <w:trHeight w:val="312"/>
        </w:trPr>
        <w:tc>
          <w:tcPr>
            <w:tcW w:w="4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9EEF3" w14:textId="77777777" w:rsidR="007619A4" w:rsidRPr="003C5A03" w:rsidRDefault="007619A4" w:rsidP="000844C0">
            <w:pPr>
              <w:spacing w:after="0" w:line="240" w:lineRule="auto"/>
              <w:ind w:firstLineChars="100" w:firstLine="200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hr-HR"/>
              </w:rPr>
              <w:t xml:space="preserve">ADRESA </w:t>
            </w:r>
            <w:r w:rsidRPr="00113B5C">
              <w:rPr>
                <w:rFonts w:ascii="Open Sans" w:eastAsia="Times New Roman" w:hAnsi="Open Sans" w:cs="Open Sans"/>
                <w:b/>
                <w:color w:val="000000"/>
                <w:sz w:val="20"/>
                <w:szCs w:val="20"/>
                <w:lang w:eastAsia="hr-HR"/>
              </w:rPr>
              <w:t>OSNIVAČA ŠKOLSKIH USTANOVA</w:t>
            </w:r>
            <w:r w:rsidRPr="00113B5C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hr-HR"/>
              </w:rPr>
              <w:t>: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90A523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1C06C8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3D030A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AA9569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32C3DE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11CF9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</w:p>
        </w:tc>
      </w:tr>
      <w:tr w:rsidR="007619A4" w:rsidRPr="003C5A03" w14:paraId="5987F8A1" w14:textId="77777777" w:rsidTr="00E84425">
        <w:trPr>
          <w:trHeight w:val="312"/>
        </w:trPr>
        <w:tc>
          <w:tcPr>
            <w:tcW w:w="4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F5124" w14:textId="77777777" w:rsidR="007619A4" w:rsidRPr="003C5A03" w:rsidRDefault="007619A4" w:rsidP="000844C0">
            <w:pPr>
              <w:spacing w:after="0" w:line="240" w:lineRule="auto"/>
              <w:ind w:firstLineChars="100" w:firstLine="200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hr-HR"/>
              </w:rPr>
              <w:t xml:space="preserve">OIB </w:t>
            </w:r>
            <w:r w:rsidRPr="00113B5C">
              <w:rPr>
                <w:rFonts w:ascii="Open Sans" w:eastAsia="Times New Roman" w:hAnsi="Open Sans" w:cs="Open Sans"/>
                <w:b/>
                <w:color w:val="000000"/>
                <w:sz w:val="20"/>
                <w:szCs w:val="20"/>
                <w:lang w:eastAsia="hr-HR"/>
              </w:rPr>
              <w:t>OSNIVAČA ŠKOLSKIH USTANOVA: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789DAF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46009D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927028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E5A8AA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845E98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DC915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</w:p>
        </w:tc>
      </w:tr>
      <w:tr w:rsidR="007619A4" w:rsidRPr="003C5A03" w14:paraId="72866949" w14:textId="77777777" w:rsidTr="00E84425">
        <w:trPr>
          <w:trHeight w:val="312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A15B3" w14:textId="77777777" w:rsidR="007619A4" w:rsidRPr="003C5A03" w:rsidRDefault="007619A4" w:rsidP="000844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F4C5F" w14:textId="77777777" w:rsidR="007619A4" w:rsidRPr="003C5A03" w:rsidRDefault="007619A4" w:rsidP="000844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191E9" w14:textId="77777777" w:rsidR="007619A4" w:rsidRPr="003C5A03" w:rsidRDefault="007619A4" w:rsidP="000844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7505D" w14:textId="77777777" w:rsidR="007619A4" w:rsidRPr="003C5A03" w:rsidRDefault="007619A4" w:rsidP="000844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2ECE1" w14:textId="77777777" w:rsidR="007619A4" w:rsidRPr="003C5A03" w:rsidRDefault="007619A4" w:rsidP="000844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65F8F" w14:textId="77777777" w:rsidR="007619A4" w:rsidRPr="003C5A03" w:rsidRDefault="007619A4" w:rsidP="000844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CD979" w14:textId="77777777" w:rsidR="007619A4" w:rsidRPr="003C5A03" w:rsidRDefault="007619A4" w:rsidP="000844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FDFB6" w14:textId="77777777" w:rsidR="007619A4" w:rsidRPr="003C5A03" w:rsidRDefault="007619A4" w:rsidP="000844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5FA0C" w14:textId="77777777" w:rsidR="007619A4" w:rsidRPr="003C5A03" w:rsidRDefault="007619A4" w:rsidP="000844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7619A4" w:rsidRPr="003C5A03" w14:paraId="62CA1695" w14:textId="77777777" w:rsidTr="00E84425">
        <w:trPr>
          <w:trHeight w:val="312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207F0" w14:textId="77777777" w:rsidR="007619A4" w:rsidRPr="003C5A03" w:rsidRDefault="007619A4" w:rsidP="000844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743BF" w14:textId="77777777" w:rsidR="007619A4" w:rsidRPr="003C5A03" w:rsidRDefault="007619A4" w:rsidP="000844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EF41F" w14:textId="77777777" w:rsidR="007619A4" w:rsidRPr="003C5A03" w:rsidRDefault="007619A4" w:rsidP="000844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7F4F1" w14:textId="77777777" w:rsidR="007619A4" w:rsidRPr="003C5A03" w:rsidRDefault="007619A4" w:rsidP="000844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CBDC9" w14:textId="77777777" w:rsidR="007619A4" w:rsidRPr="003C5A03" w:rsidRDefault="007619A4" w:rsidP="000844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981A3" w14:textId="77777777" w:rsidR="007619A4" w:rsidRPr="003C5A03" w:rsidRDefault="007619A4" w:rsidP="000844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F3E33" w14:textId="77777777" w:rsidR="007619A4" w:rsidRPr="003C5A03" w:rsidRDefault="007619A4" w:rsidP="000844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2319F" w14:textId="77777777" w:rsidR="007619A4" w:rsidRPr="003C5A03" w:rsidRDefault="007619A4" w:rsidP="000844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68DC9" w14:textId="77777777" w:rsidR="007619A4" w:rsidRPr="003C5A03" w:rsidRDefault="007619A4" w:rsidP="000844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7619A4" w:rsidRPr="003C5A03" w14:paraId="3557AE2C" w14:textId="77777777" w:rsidTr="00E84425">
        <w:trPr>
          <w:trHeight w:val="893"/>
        </w:trPr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DD145AA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hr-HR"/>
              </w:rPr>
              <w:t>R.br.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06A8E68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hr-HR"/>
              </w:rPr>
              <w:t>Naziv škole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2E60B2A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hr-HR"/>
              </w:rPr>
              <w:t>OIB škole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E472CDC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hr-HR"/>
              </w:rPr>
              <w:t>Datum isporuke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B90F5A0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hr-HR"/>
              </w:rPr>
              <w:t>Isporučeni broj staklenki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32BBEC9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hr-HR"/>
              </w:rPr>
              <w:t>Upisati s dokaza o plaćanju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042FFAF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hr-HR"/>
              </w:rPr>
              <w:t>Naziv dobavljača</w:t>
            </w:r>
          </w:p>
        </w:tc>
      </w:tr>
      <w:tr w:rsidR="007619A4" w:rsidRPr="003C5A03" w14:paraId="0B25A0DC" w14:textId="77777777" w:rsidTr="00E84425">
        <w:trPr>
          <w:trHeight w:val="595"/>
        </w:trPr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1A067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38821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A2571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B3685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1E75751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hr-HR"/>
              </w:rPr>
              <w:t>(komada)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30DB7D0" w14:textId="5E47D9B6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b/>
                <w:bCs/>
                <w:i/>
                <w:iCs/>
                <w:color w:val="000000"/>
                <w:sz w:val="20"/>
                <w:szCs w:val="20"/>
                <w:lang w:eastAsia="hr-HR"/>
              </w:rPr>
              <w:t xml:space="preserve">Plaćeni iznos </w:t>
            </w:r>
            <w:r w:rsidR="006A5A78">
              <w:rPr>
                <w:rFonts w:ascii="Open Sans" w:eastAsia="Times New Roman" w:hAnsi="Open Sans" w:cs="Open Sans"/>
                <w:b/>
                <w:bCs/>
                <w:i/>
                <w:iCs/>
                <w:color w:val="000000"/>
                <w:sz w:val="20"/>
                <w:szCs w:val="20"/>
                <w:lang w:eastAsia="hr-HR"/>
              </w:rPr>
              <w:t xml:space="preserve">(osnovica </w:t>
            </w:r>
            <w:r w:rsidRPr="003C5A03">
              <w:rPr>
                <w:rFonts w:ascii="Open Sans" w:eastAsia="Times New Roman" w:hAnsi="Open Sans" w:cs="Open Sans"/>
                <w:b/>
                <w:bCs/>
                <w:i/>
                <w:iCs/>
                <w:color w:val="000000"/>
                <w:sz w:val="20"/>
                <w:szCs w:val="20"/>
                <w:lang w:eastAsia="hr-HR"/>
              </w:rPr>
              <w:t>bez PDV-a</w:t>
            </w:r>
            <w:r w:rsidR="006A5A78">
              <w:rPr>
                <w:rFonts w:ascii="Open Sans" w:eastAsia="Times New Roman" w:hAnsi="Open Sans" w:cs="Open Sans"/>
                <w:b/>
                <w:bCs/>
                <w:i/>
                <w:iCs/>
                <w:color w:val="000000"/>
                <w:sz w:val="20"/>
                <w:szCs w:val="20"/>
                <w:lang w:eastAsia="hr-HR"/>
              </w:rPr>
              <w:t>)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05163EE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b/>
                <w:bCs/>
                <w:i/>
                <w:iCs/>
                <w:color w:val="000000"/>
                <w:sz w:val="20"/>
                <w:szCs w:val="20"/>
                <w:lang w:eastAsia="hr-HR"/>
              </w:rPr>
              <w:t>Plaćeni iznos PDV-a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D73723D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hr-HR"/>
              </w:rPr>
              <w:t>Datum plaćanja</w:t>
            </w: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2514C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R="007619A4" w:rsidRPr="003C5A03" w14:paraId="7F7CEA9A" w14:textId="77777777" w:rsidTr="00E84425">
        <w:trPr>
          <w:trHeight w:val="312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8E001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6562A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4DE5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D0C5A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FC172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5D09B6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4A2FB0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418A1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199FA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7619A4" w:rsidRPr="003C5A03" w14:paraId="574E0D4B" w14:textId="77777777" w:rsidTr="00E84425">
        <w:trPr>
          <w:trHeight w:val="297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10D87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0F05A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16D5B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D32E6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65854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75FE3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66B57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0EDAD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AF678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7619A4" w:rsidRPr="003C5A03" w14:paraId="5858C83D" w14:textId="77777777" w:rsidTr="00E84425">
        <w:trPr>
          <w:trHeight w:val="297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0DCD2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457AD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47D90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1BE80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60F63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2F78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ED4A6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0DE24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6CBE3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7619A4" w:rsidRPr="003C5A03" w14:paraId="3BC390AD" w14:textId="77777777" w:rsidTr="00E84425">
        <w:trPr>
          <w:trHeight w:val="297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6A0E7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7A877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6C24E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92BCF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29F9C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1DD5E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633BF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BE822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55C52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7619A4" w:rsidRPr="003C5A03" w14:paraId="7ABF6543" w14:textId="77777777" w:rsidTr="00E84425">
        <w:trPr>
          <w:trHeight w:val="297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22359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2F9C0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43495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21F74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D917D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334E9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1B9F1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73096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FC2C2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7619A4" w:rsidRPr="003C5A03" w14:paraId="658C5DF9" w14:textId="77777777" w:rsidTr="00E84425">
        <w:trPr>
          <w:trHeight w:val="297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CC4E9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6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AE500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02058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5A6AA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7814E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853FF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B1C22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2E433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93392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7619A4" w:rsidRPr="003C5A03" w14:paraId="316788AD" w14:textId="77777777" w:rsidTr="00E84425">
        <w:trPr>
          <w:trHeight w:val="297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E1610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7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14046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B9CD0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BBA2A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1DEF5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34706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8B234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96CFF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7795C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7619A4" w:rsidRPr="003C5A03" w14:paraId="2EDC731E" w14:textId="77777777" w:rsidTr="00E84425">
        <w:trPr>
          <w:trHeight w:val="297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32EE9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8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B8738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F62CF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E7598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20C41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CF0C2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CFF78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172E3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15592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7619A4" w:rsidRPr="003C5A03" w14:paraId="17DCF9FC" w14:textId="77777777" w:rsidTr="00E84425">
        <w:trPr>
          <w:trHeight w:val="297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91EC3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9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E0903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CA0B1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D6FA9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15333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1BD32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3EFC5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232C8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2F0CE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7619A4" w:rsidRPr="003C5A03" w14:paraId="4FDFDA2A" w14:textId="77777777" w:rsidTr="00E84425">
        <w:trPr>
          <w:trHeight w:val="297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F08CC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10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14231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5219A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6D595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C774B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93AA2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B3025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2C65F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0F691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7619A4" w:rsidRPr="003C5A03" w14:paraId="1E422619" w14:textId="77777777" w:rsidTr="00E84425">
        <w:trPr>
          <w:trHeight w:val="297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14DA8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6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CFC0C" w14:textId="77777777" w:rsidR="007619A4" w:rsidRPr="003C5A03" w:rsidRDefault="007619A4" w:rsidP="000844C0">
            <w:pPr>
              <w:spacing w:after="0" w:line="240" w:lineRule="auto"/>
              <w:jc w:val="right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E4648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AFD89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D789E" w14:textId="77777777" w:rsidR="007619A4" w:rsidRPr="003C5A03" w:rsidRDefault="007619A4" w:rsidP="000844C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5AF90503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</w:pPr>
            <w:r w:rsidRPr="003C5A03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7619A4" w:rsidRPr="003C5A03" w14:paraId="45953339" w14:textId="77777777" w:rsidTr="00E84425">
        <w:trPr>
          <w:trHeight w:val="312"/>
        </w:trPr>
        <w:tc>
          <w:tcPr>
            <w:tcW w:w="102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C5709" w14:textId="20C33B9D" w:rsidR="007619A4" w:rsidRPr="003C5A03" w:rsidRDefault="00E826F0" w:rsidP="00127BAB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hr-HR"/>
              </w:rPr>
            </w:pPr>
            <w:hyperlink r:id="rId15" w:history="1">
              <w:r w:rsidR="001D3360" w:rsidRPr="00DC43AB">
                <w:rPr>
                  <w:rStyle w:val="Hyperlink"/>
                  <w:rFonts w:ascii="Open Sans" w:eastAsia="Times New Roman" w:hAnsi="Open Sans" w:cs="Open Sans"/>
                  <w:sz w:val="20"/>
                  <w:szCs w:val="20"/>
                  <w:lang w:eastAsia="hr-HR"/>
                </w:rPr>
                <w:t xml:space="preserve">NAPOMENA: dostaviti u tiskanom obliku i dodatno u Excel formatu na e-mail adresu: pcelarstvo@apprrr.hr  </w:t>
              </w:r>
            </w:hyperlink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3D8D2" w14:textId="77777777" w:rsidR="007619A4" w:rsidRPr="003C5A03" w:rsidRDefault="007619A4" w:rsidP="000844C0">
            <w:pPr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hr-HR"/>
              </w:rPr>
            </w:pP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1E759" w14:textId="77777777" w:rsidR="007619A4" w:rsidRPr="003C5A03" w:rsidRDefault="007619A4" w:rsidP="000844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</w:tbl>
    <w:p w14:paraId="20018D42" w14:textId="77777777" w:rsidR="00AE120C" w:rsidRPr="007619A4" w:rsidRDefault="00AE120C" w:rsidP="007619A4"/>
    <w:sectPr w:rsidR="00AE120C" w:rsidRPr="007619A4" w:rsidSect="00562A03">
      <w:headerReference w:type="default" r:id="rId16"/>
      <w:footerReference w:type="default" r:id="rId17"/>
      <w:pgSz w:w="16838" w:h="11906" w:orient="landscape"/>
      <w:pgMar w:top="1418" w:right="2835" w:bottom="1276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41D339" w14:textId="77777777" w:rsidR="00E826F0" w:rsidRDefault="00E826F0" w:rsidP="003C29B3">
      <w:pPr>
        <w:spacing w:after="0" w:line="240" w:lineRule="auto"/>
      </w:pPr>
      <w:r>
        <w:separator/>
      </w:r>
    </w:p>
  </w:endnote>
  <w:endnote w:type="continuationSeparator" w:id="0">
    <w:p w14:paraId="03AA91BA" w14:textId="77777777" w:rsidR="00E826F0" w:rsidRDefault="00E826F0" w:rsidP="003C2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 Sans Light">
    <w:panose1 w:val="020B0306030504020204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45B48C" w14:textId="4CEF05ED" w:rsidR="007619A4" w:rsidRPr="00DF5331" w:rsidRDefault="00E826F0" w:rsidP="003E1C7B">
    <w:pPr>
      <w:pStyle w:val="Footer"/>
      <w:tabs>
        <w:tab w:val="left" w:pos="855"/>
      </w:tabs>
    </w:pPr>
    <w:sdt>
      <w:sdtPr>
        <w:alias w:val="Šifra_verzija_datum"/>
        <w:tag w:val="_x0160_ifra_verzija_datum"/>
        <w:id w:val="-509831794"/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7619A4">
          <w:t>L6_PXE_O17_v1.3.1_2019919</w:t>
        </w:r>
      </w:sdtContent>
    </w:sdt>
    <w:r w:rsidR="007619A4">
      <w:tab/>
    </w:r>
    <w:r w:rsidR="007619A4">
      <w:tab/>
    </w:r>
    <w:r w:rsidR="007619A4">
      <w:fldChar w:fldCharType="begin"/>
    </w:r>
    <w:r w:rsidR="007619A4">
      <w:instrText xml:space="preserve"> PAGE   \* MERGEFORMAT </w:instrText>
    </w:r>
    <w:r w:rsidR="007619A4">
      <w:fldChar w:fldCharType="separate"/>
    </w:r>
    <w:r w:rsidR="009B36BF">
      <w:rPr>
        <w:noProof/>
      </w:rPr>
      <w:t>1</w:t>
    </w:r>
    <w:r w:rsidR="007619A4">
      <w:fldChar w:fldCharType="end"/>
    </w:r>
    <w:r w:rsidR="007619A4">
      <w:t xml:space="preserve"> / </w:t>
    </w:r>
    <w:r w:rsidR="007619A4">
      <w:rPr>
        <w:noProof/>
      </w:rPr>
      <w:fldChar w:fldCharType="begin"/>
    </w:r>
    <w:r w:rsidR="007619A4">
      <w:rPr>
        <w:noProof/>
      </w:rPr>
      <w:instrText xml:space="preserve"> NUMPAGES   \* MERGEFORMAT </w:instrText>
    </w:r>
    <w:r w:rsidR="007619A4">
      <w:rPr>
        <w:noProof/>
      </w:rPr>
      <w:fldChar w:fldCharType="separate"/>
    </w:r>
    <w:r w:rsidR="009B36BF">
      <w:rPr>
        <w:noProof/>
      </w:rPr>
      <w:t>2</w:t>
    </w:r>
    <w:r w:rsidR="007619A4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822088" w14:textId="77777777" w:rsidR="007619A4" w:rsidRDefault="007619A4" w:rsidP="00DF6B67">
    <w:pPr>
      <w:pStyle w:val="Footer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>
      <w:rPr>
        <w:noProof/>
      </w:rPr>
      <w:t>Document2</w:t>
    </w:r>
    <w:r>
      <w:rPr>
        <w:noProof/>
      </w:rPr>
      <w:fldChar w:fldCharType="end"/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/ 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018D4C" w14:textId="77777777" w:rsidR="00FA7758" w:rsidRDefault="00FA7758">
    <w:pPr>
      <w:pStyle w:val="Footer"/>
      <w:rPr>
        <w:noProof/>
        <w:lang w:eastAsia="hr-HR"/>
      </w:rPr>
    </w:pPr>
    <w:r>
      <w:rPr>
        <w:noProof/>
        <w:lang w:eastAsia="hr-HR"/>
      </w:rPr>
      <w:drawing>
        <wp:anchor distT="0" distB="0" distL="114300" distR="114300" simplePos="0" relativeHeight="251658240" behindDoc="0" locked="0" layoutInCell="1" allowOverlap="1" wp14:anchorId="20018D55" wp14:editId="20018D56">
          <wp:simplePos x="0" y="0"/>
          <wp:positionH relativeFrom="margin">
            <wp:posOffset>5890153</wp:posOffset>
          </wp:positionH>
          <wp:positionV relativeFrom="margin">
            <wp:posOffset>6182303</wp:posOffset>
          </wp:positionV>
          <wp:extent cx="548139" cy="2520000"/>
          <wp:effectExtent l="0" t="0" r="4445" b="0"/>
          <wp:wrapSquare wrapText="bothSides"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zorak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1226" b="5278"/>
                  <a:stretch/>
                </pic:blipFill>
                <pic:spPr bwMode="auto">
                  <a:xfrm>
                    <a:off x="0" y="0"/>
                    <a:ext cx="548139" cy="25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0018D4D" w14:textId="77777777" w:rsidR="00FA7758" w:rsidRDefault="00FA7758">
    <w:pPr>
      <w:pStyle w:val="Footer"/>
      <w:rPr>
        <w:noProof/>
        <w:lang w:eastAsia="hr-HR"/>
      </w:rPr>
    </w:pPr>
  </w:p>
  <w:p w14:paraId="20018D4E" w14:textId="77777777" w:rsidR="003C29B3" w:rsidRDefault="00E54A35" w:rsidP="00E54A35">
    <w:pPr>
      <w:pStyle w:val="Footer"/>
      <w:jc w:val="center"/>
    </w:pPr>
    <w:r>
      <w:t>2/2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5EDEC5" w14:textId="77777777" w:rsidR="00E826F0" w:rsidRDefault="00E826F0" w:rsidP="003C29B3">
      <w:pPr>
        <w:spacing w:after="0" w:line="240" w:lineRule="auto"/>
      </w:pPr>
      <w:r>
        <w:separator/>
      </w:r>
    </w:p>
  </w:footnote>
  <w:footnote w:type="continuationSeparator" w:id="0">
    <w:p w14:paraId="4F5EC8B2" w14:textId="77777777" w:rsidR="00E826F0" w:rsidRDefault="00E826F0" w:rsidP="003C29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DAEF25" w14:textId="77777777" w:rsidR="007619A4" w:rsidRDefault="007619A4" w:rsidP="00C2399A">
    <w:pPr>
      <w:pStyle w:val="Header"/>
      <w:ind w:hanging="426"/>
    </w:pPr>
    <w:r>
      <w:rPr>
        <w:noProof/>
        <w:lang w:eastAsia="hr-HR"/>
      </w:rPr>
      <w:drawing>
        <wp:inline distT="0" distB="0" distL="0" distR="0" wp14:anchorId="46F460AC" wp14:editId="282D8F03">
          <wp:extent cx="1676400" cy="963295"/>
          <wp:effectExtent l="0" t="0" r="0" b="825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7F3194" w14:textId="77777777" w:rsidR="007619A4" w:rsidRDefault="007619A4">
    <w:pPr>
      <w:pStyle w:val="Header"/>
    </w:pPr>
    <w:r>
      <w:rPr>
        <w:noProof/>
        <w:lang w:eastAsia="hr-HR"/>
      </w:rPr>
      <w:drawing>
        <wp:anchor distT="0" distB="0" distL="114300" distR="114300" simplePos="0" relativeHeight="251660288" behindDoc="1" locked="1" layoutInCell="1" allowOverlap="1" wp14:anchorId="76D42879" wp14:editId="4421A79D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6" name="Picture 6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018D4B" w14:textId="77777777" w:rsidR="003C29B3" w:rsidRDefault="00FA7758">
    <w:pPr>
      <w:pStyle w:val="Header"/>
    </w:pPr>
    <w:r>
      <w:rPr>
        <w:noProof/>
        <w:lang w:eastAsia="hr-HR"/>
      </w:rPr>
      <w:drawing>
        <wp:inline distT="0" distB="0" distL="0" distR="0" wp14:anchorId="20018D53" wp14:editId="20018D54">
          <wp:extent cx="1929888" cy="900000"/>
          <wp:effectExtent l="0" t="0" r="0" b="0"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tip apprr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888" cy="90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015640"/>
    <w:multiLevelType w:val="hybridMultilevel"/>
    <w:tmpl w:val="E4CC2078"/>
    <w:lvl w:ilvl="0" w:tplc="0E460DE2">
      <w:numFmt w:val="bullet"/>
      <w:lvlText w:val="-"/>
      <w:lvlJc w:val="left"/>
      <w:pPr>
        <w:ind w:left="7440" w:hanging="360"/>
      </w:pPr>
      <w:rPr>
        <w:rFonts w:ascii="Open Sans Light" w:eastAsiaTheme="minorHAnsi" w:hAnsi="Open Sans Light" w:cs="Open Sans Light" w:hint="default"/>
      </w:rPr>
    </w:lvl>
    <w:lvl w:ilvl="1" w:tplc="041A0003" w:tentative="1">
      <w:start w:val="1"/>
      <w:numFmt w:val="bullet"/>
      <w:lvlText w:val="o"/>
      <w:lvlJc w:val="left"/>
      <w:pPr>
        <w:ind w:left="8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8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9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10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11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1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2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3200" w:hanging="360"/>
      </w:pPr>
      <w:rPr>
        <w:rFonts w:ascii="Wingdings" w:hAnsi="Wingdings" w:hint="default"/>
      </w:rPr>
    </w:lvl>
  </w:abstractNum>
  <w:abstractNum w:abstractNumId="1" w15:restartNumberingAfterBreak="0">
    <w:nsid w:val="632674FB"/>
    <w:multiLevelType w:val="hybridMultilevel"/>
    <w:tmpl w:val="BB821674"/>
    <w:lvl w:ilvl="0" w:tplc="041A0017">
      <w:start w:val="1"/>
      <w:numFmt w:val="lowerLetter"/>
      <w:lvlText w:val="%1)"/>
      <w:lvlJc w:val="left"/>
      <w:pPr>
        <w:ind w:left="368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4408" w:hanging="360"/>
      </w:pPr>
    </w:lvl>
    <w:lvl w:ilvl="2" w:tplc="041A001B" w:tentative="1">
      <w:start w:val="1"/>
      <w:numFmt w:val="lowerRoman"/>
      <w:lvlText w:val="%3."/>
      <w:lvlJc w:val="right"/>
      <w:pPr>
        <w:ind w:left="5128" w:hanging="180"/>
      </w:pPr>
    </w:lvl>
    <w:lvl w:ilvl="3" w:tplc="041A000F" w:tentative="1">
      <w:start w:val="1"/>
      <w:numFmt w:val="decimal"/>
      <w:lvlText w:val="%4."/>
      <w:lvlJc w:val="left"/>
      <w:pPr>
        <w:ind w:left="5848" w:hanging="360"/>
      </w:pPr>
    </w:lvl>
    <w:lvl w:ilvl="4" w:tplc="041A0019" w:tentative="1">
      <w:start w:val="1"/>
      <w:numFmt w:val="lowerLetter"/>
      <w:lvlText w:val="%5."/>
      <w:lvlJc w:val="left"/>
      <w:pPr>
        <w:ind w:left="6568" w:hanging="360"/>
      </w:pPr>
    </w:lvl>
    <w:lvl w:ilvl="5" w:tplc="041A001B" w:tentative="1">
      <w:start w:val="1"/>
      <w:numFmt w:val="lowerRoman"/>
      <w:lvlText w:val="%6."/>
      <w:lvlJc w:val="right"/>
      <w:pPr>
        <w:ind w:left="7288" w:hanging="180"/>
      </w:pPr>
    </w:lvl>
    <w:lvl w:ilvl="6" w:tplc="041A000F" w:tentative="1">
      <w:start w:val="1"/>
      <w:numFmt w:val="decimal"/>
      <w:lvlText w:val="%7."/>
      <w:lvlJc w:val="left"/>
      <w:pPr>
        <w:ind w:left="8008" w:hanging="360"/>
      </w:pPr>
    </w:lvl>
    <w:lvl w:ilvl="7" w:tplc="041A0019" w:tentative="1">
      <w:start w:val="1"/>
      <w:numFmt w:val="lowerLetter"/>
      <w:lvlText w:val="%8."/>
      <w:lvlJc w:val="left"/>
      <w:pPr>
        <w:ind w:left="8728" w:hanging="360"/>
      </w:pPr>
    </w:lvl>
    <w:lvl w:ilvl="8" w:tplc="041A001B" w:tentative="1">
      <w:start w:val="1"/>
      <w:numFmt w:val="lowerRoman"/>
      <w:lvlText w:val="%9."/>
      <w:lvlJc w:val="right"/>
      <w:pPr>
        <w:ind w:left="944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5F4"/>
    <w:rsid w:val="000057FB"/>
    <w:rsid w:val="0001266C"/>
    <w:rsid w:val="00014CF8"/>
    <w:rsid w:val="00071E72"/>
    <w:rsid w:val="00074547"/>
    <w:rsid w:val="000872C8"/>
    <w:rsid w:val="000948DF"/>
    <w:rsid w:val="000B389C"/>
    <w:rsid w:val="000E7D1B"/>
    <w:rsid w:val="00113B5C"/>
    <w:rsid w:val="00127BAB"/>
    <w:rsid w:val="00183657"/>
    <w:rsid w:val="00185123"/>
    <w:rsid w:val="001D3360"/>
    <w:rsid w:val="00326755"/>
    <w:rsid w:val="0033328B"/>
    <w:rsid w:val="00344AC2"/>
    <w:rsid w:val="00374B0D"/>
    <w:rsid w:val="003C29B3"/>
    <w:rsid w:val="00445281"/>
    <w:rsid w:val="004511D9"/>
    <w:rsid w:val="004766A4"/>
    <w:rsid w:val="004D046E"/>
    <w:rsid w:val="005619DA"/>
    <w:rsid w:val="00562A03"/>
    <w:rsid w:val="005C14E7"/>
    <w:rsid w:val="005E5C8C"/>
    <w:rsid w:val="006977A4"/>
    <w:rsid w:val="006A5A78"/>
    <w:rsid w:val="006F530B"/>
    <w:rsid w:val="007338E2"/>
    <w:rsid w:val="00737599"/>
    <w:rsid w:val="007619A4"/>
    <w:rsid w:val="00797798"/>
    <w:rsid w:val="007D7832"/>
    <w:rsid w:val="0085349D"/>
    <w:rsid w:val="00893C6A"/>
    <w:rsid w:val="008B0CAA"/>
    <w:rsid w:val="008F7983"/>
    <w:rsid w:val="00902A36"/>
    <w:rsid w:val="00906064"/>
    <w:rsid w:val="00937922"/>
    <w:rsid w:val="00997A85"/>
    <w:rsid w:val="009B23BB"/>
    <w:rsid w:val="009B36BF"/>
    <w:rsid w:val="009C16DA"/>
    <w:rsid w:val="009F4AA2"/>
    <w:rsid w:val="00A934AA"/>
    <w:rsid w:val="00AB6138"/>
    <w:rsid w:val="00AB7A58"/>
    <w:rsid w:val="00AC7C36"/>
    <w:rsid w:val="00AE120C"/>
    <w:rsid w:val="00AE57A3"/>
    <w:rsid w:val="00B03D62"/>
    <w:rsid w:val="00B31BEA"/>
    <w:rsid w:val="00B82459"/>
    <w:rsid w:val="00C4020C"/>
    <w:rsid w:val="00C765F4"/>
    <w:rsid w:val="00D06E46"/>
    <w:rsid w:val="00D314EC"/>
    <w:rsid w:val="00D53FE8"/>
    <w:rsid w:val="00D82A12"/>
    <w:rsid w:val="00DB0A72"/>
    <w:rsid w:val="00DE6527"/>
    <w:rsid w:val="00DF2E87"/>
    <w:rsid w:val="00E262A2"/>
    <w:rsid w:val="00E54A35"/>
    <w:rsid w:val="00E826F0"/>
    <w:rsid w:val="00E84425"/>
    <w:rsid w:val="00ED1B2C"/>
    <w:rsid w:val="00ED37BF"/>
    <w:rsid w:val="00F4797C"/>
    <w:rsid w:val="00FA7758"/>
    <w:rsid w:val="00FB3C27"/>
    <w:rsid w:val="00FF3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018C4E"/>
  <w15:chartTrackingRefBased/>
  <w15:docId w15:val="{DEA8B33D-75B0-4D6C-8136-4DDE76E2F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365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29B3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3C29B3"/>
  </w:style>
  <w:style w:type="paragraph" w:styleId="Footer">
    <w:name w:val="footer"/>
    <w:basedOn w:val="Normal"/>
    <w:link w:val="FooterChar"/>
    <w:uiPriority w:val="99"/>
    <w:unhideWhenUsed/>
    <w:rsid w:val="003C29B3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C29B3"/>
  </w:style>
  <w:style w:type="paragraph" w:styleId="NormalWeb">
    <w:name w:val="Normal (Web)"/>
    <w:basedOn w:val="Normal"/>
    <w:uiPriority w:val="99"/>
    <w:semiHidden/>
    <w:unhideWhenUsed/>
    <w:rsid w:val="003C29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7758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775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765F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TableGrid">
    <w:name w:val="Table Grid"/>
    <w:basedOn w:val="TableNormal"/>
    <w:uiPriority w:val="39"/>
    <w:rsid w:val="00AB7A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Grid"/>
    <w:rsid w:val="00AB7A58"/>
    <w:pPr>
      <w:spacing w:after="0" w:line="240" w:lineRule="auto"/>
    </w:pPr>
    <w:rPr>
      <w:rFonts w:eastAsiaTheme="minorEastAsia"/>
      <w:lang w:eastAsia="hr-H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FF3810"/>
    <w:rPr>
      <w:color w:val="0000FF"/>
      <w:u w:val="single"/>
    </w:rPr>
  </w:style>
  <w:style w:type="paragraph" w:customStyle="1" w:styleId="box454534">
    <w:name w:val="box_454534"/>
    <w:basedOn w:val="Normal"/>
    <w:rsid w:val="007619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8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87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mailto:NAPOMENA:%20dostaviti%20u%20tiskanom%20obliku%20i%20dodatno%20u%20Excel%20formatu%20na%20e-mail%20adresu:%20pcelarstvo@apprrr.hr%20%20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evija.cirko\Desktop\interne%20upute\Slu&#382;bena%20bilje&#353;k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6PXVCHXRUD45-1085446958-28499</_dlc_DocId>
    <_dlc_DocIdUrl xmlns="1096e588-875a-4e48-ba85-ea1554ece10c">
      <Url>http://sharepoint/szot/spm/_layouts/15/DocIdRedir.aspx?ID=6PXVCHXRUD45-1085446958-28499</Url>
      <Description>6PXVCHXRUD45-1085446958-28499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848FE1D0FC9741A4B12A011FFCB5C1" ma:contentTypeVersion="1" ma:contentTypeDescription="Create a new document." ma:contentTypeScope="" ma:versionID="7308083dc58b33b2a13e9ffc06c2c7a3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a806bb8f5efe88043a1d7f9b9d0e8dd7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3ACAB97-31C3-4C26-9376-727C9C9576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D53BA7-93A9-4976-8E67-120F27803ABD}">
  <ds:schemaRefs>
    <ds:schemaRef ds:uri="http://schemas.microsoft.com/office/2006/metadata/properties"/>
    <ds:schemaRef ds:uri="http://schemas.microsoft.com/office/infopath/2007/PartnerControls"/>
    <ds:schemaRef ds:uri="1096e588-875a-4e48-ba85-ea1554ece10c"/>
  </ds:schemaRefs>
</ds:datastoreItem>
</file>

<file path=customXml/itemProps3.xml><?xml version="1.0" encoding="utf-8"?>
<ds:datastoreItem xmlns:ds="http://schemas.openxmlformats.org/officeDocument/2006/customXml" ds:itemID="{57042C96-8A41-46ED-B6E1-ED149264D2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96e588-875a-4e48-ba85-ea1554ece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9843DF-A1AA-4A0B-9167-2BD6074FDCB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Službena bilješka.dotx</Template>
  <TotalTime>0</TotalTime>
  <Pages>2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Nevija Čirko</dc:creator>
  <cp:keywords/>
  <dc:description/>
  <cp:lastModifiedBy>Maja Stokanović</cp:lastModifiedBy>
  <cp:revision>2</cp:revision>
  <cp:lastPrinted>2018-12-05T09:41:00Z</cp:lastPrinted>
  <dcterms:created xsi:type="dcterms:W3CDTF">2021-02-04T09:53:00Z</dcterms:created>
  <dcterms:modified xsi:type="dcterms:W3CDTF">2021-02-04T09:53:00Z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60cb7dce-d0a0-476c-bdb6-b64f7f779a5e</vt:lpwstr>
  </property>
  <property fmtid="{D5CDD505-2E9C-101B-9397-08002B2CF9AE}" pid="3" name="ContentTypeId">
    <vt:lpwstr>0x01010081848FE1D0FC9741A4B12A011FFCB5C1</vt:lpwstr>
  </property>
</Properties>
</file>